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1088B" w14:textId="2AD9F6B9" w:rsidR="002D1A6E" w:rsidRPr="00CD5A36" w:rsidRDefault="002D1A6E" w:rsidP="002D1A6E">
      <w:pPr>
        <w:pStyle w:val="Header"/>
        <w:keepLines/>
        <w:tabs>
          <w:tab w:val="right" w:pos="963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347371"/>
      <w:bookmarkEnd w:id="0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0</w:t>
      </w:r>
      <w:r w:rsidR="0021290C">
        <w:rPr>
          <w:rFonts w:cs="Arial"/>
          <w:sz w:val="24"/>
          <w:szCs w:val="24"/>
        </w:rPr>
        <w:t>9569</w:t>
      </w:r>
    </w:p>
    <w:p w14:paraId="05E18375" w14:textId="77777777" w:rsidR="002D1A6E" w:rsidRPr="00CD5A36" w:rsidRDefault="002D1A6E" w:rsidP="002D1A6E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May. 19-27</w:t>
      </w:r>
      <w:r w:rsidRPr="00CD5A36">
        <w:rPr>
          <w:sz w:val="24"/>
          <w:szCs w:val="24"/>
          <w:lang w:eastAsia="zh-CN"/>
        </w:rPr>
        <w:t>, 2021</w:t>
      </w:r>
    </w:p>
    <w:bookmarkEnd w:id="1"/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2ED48267" w:rsidR="001E105C" w:rsidRPr="0040265B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eastAsia="PMingLiU" w:hAnsi="Arial" w:cs="Arial"/>
          <w:b/>
          <w:sz w:val="24"/>
          <w:lang w:eastAsia="zh-TW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BC229F">
        <w:rPr>
          <w:rFonts w:ascii="Arial" w:eastAsia="PMingLiU" w:hAnsi="Arial" w:cs="Arial"/>
          <w:b/>
          <w:sz w:val="24"/>
          <w:lang w:eastAsia="zh-TW"/>
        </w:rPr>
        <w:t>6.2.4.2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2CCED6FF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>On NR V2X</w:t>
      </w:r>
      <w:r w:rsidR="00D90BB5">
        <w:rPr>
          <w:rFonts w:ascii="Arial" w:hAnsi="Arial" w:cs="Arial"/>
          <w:sz w:val="24"/>
        </w:rPr>
        <w:t xml:space="preserve"> Single</w:t>
      </w:r>
      <w:r w:rsidR="00B128D6">
        <w:rPr>
          <w:rFonts w:ascii="Arial" w:hAnsi="Arial" w:cs="Arial"/>
          <w:sz w:val="24"/>
        </w:rPr>
        <w:t xml:space="preserve"> Link</w:t>
      </w:r>
      <w:r w:rsidR="00E41DB4" w:rsidRPr="00FB3A91">
        <w:rPr>
          <w:rFonts w:ascii="Arial" w:hAnsi="Arial" w:cs="Arial"/>
          <w:sz w:val="24"/>
        </w:rPr>
        <w:t xml:space="preserve"> </w:t>
      </w:r>
      <w:r w:rsidR="00980BA1">
        <w:rPr>
          <w:rFonts w:ascii="Arial" w:hAnsi="Arial" w:cs="Arial"/>
          <w:sz w:val="24"/>
        </w:rPr>
        <w:t>Demod Requirement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3B85F6D1" w:rsidR="00047885" w:rsidRPr="008D41F1" w:rsidRDefault="00980BA1" w:rsidP="00047885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343850">
        <w:rPr>
          <w:lang w:val="en-US" w:eastAsia="zh-CN"/>
        </w:rPr>
        <w:t>RAN4#9</w:t>
      </w:r>
      <w:r w:rsidR="00F8490D">
        <w:rPr>
          <w:lang w:val="en-US" w:eastAsia="zh-CN"/>
        </w:rPr>
        <w:t>8</w:t>
      </w:r>
      <w:r w:rsidR="00343850">
        <w:rPr>
          <w:lang w:val="en-US" w:eastAsia="zh-CN"/>
        </w:rPr>
        <w:t xml:space="preserve">e meeting, </w:t>
      </w:r>
      <w:r w:rsidR="00F8490D">
        <w:rPr>
          <w:lang w:val="en-US" w:eastAsia="zh-CN"/>
        </w:rPr>
        <w:t>partial alignment results are collected</w:t>
      </w:r>
      <w:r w:rsidR="00311C3D">
        <w:rPr>
          <w:lang w:val="en-US" w:eastAsia="zh-CN"/>
        </w:rPr>
        <w:t xml:space="preserve">. In this contribution, we provided views on the </w:t>
      </w:r>
      <w:r w:rsidR="00F8490D">
        <w:rPr>
          <w:lang w:val="en-US" w:eastAsia="zh-CN"/>
        </w:rPr>
        <w:t>potential</w:t>
      </w:r>
      <w:r w:rsidR="00311C3D">
        <w:rPr>
          <w:lang w:val="en-US" w:eastAsia="zh-CN"/>
        </w:rPr>
        <w:t xml:space="preserve"> issues.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DC04671" w14:textId="3D6FD2ED" w:rsidR="00540CD0" w:rsidRDefault="002E61D2" w:rsidP="00C74531">
      <w:pPr>
        <w:pStyle w:val="Heading2"/>
      </w:pPr>
      <w:r>
        <w:t>PS</w:t>
      </w:r>
      <w:r w:rsidR="00C26470">
        <w:t xml:space="preserve">CCH </w:t>
      </w:r>
      <w:r w:rsidR="00EE0573">
        <w:t>and PSBCH test comparison</w:t>
      </w:r>
    </w:p>
    <w:p w14:paraId="05FBA10C" w14:textId="16F2C847" w:rsidR="00EE0573" w:rsidRDefault="00EE0573" w:rsidP="00EE0573">
      <w:pPr>
        <w:rPr>
          <w:lang w:eastAsia="ja-JP" w:bidi="hi-IN"/>
        </w:rPr>
      </w:pPr>
      <w:r>
        <w:rPr>
          <w:lang w:eastAsia="ja-JP" w:bidi="hi-IN"/>
        </w:rPr>
        <w:t>From the simulation results summary in the previous meeting, we observe larger de</w:t>
      </w:r>
      <w:r w:rsidR="00EB1154">
        <w:rPr>
          <w:lang w:eastAsia="ja-JP" w:bidi="hi-IN"/>
        </w:rPr>
        <w:t xml:space="preserve">viation in PSBCH simulation results. We </w:t>
      </w:r>
      <w:r w:rsidR="00FC2810">
        <w:rPr>
          <w:lang w:eastAsia="ja-JP" w:bidi="hi-IN"/>
        </w:rPr>
        <w:t>conduct further analysis on our results to verify its validity</w:t>
      </w:r>
      <w:r w:rsidR="00DF18B7">
        <w:rPr>
          <w:lang w:eastAsia="ja-JP" w:bidi="hi-IN"/>
        </w:rPr>
        <w:t xml:space="preserve"> by comparing the results from PSBCH and PSCCH.</w:t>
      </w:r>
    </w:p>
    <w:p w14:paraId="7AFA0795" w14:textId="689C252E" w:rsidR="00DF18B7" w:rsidRDefault="002B7217" w:rsidP="00EE0573">
      <w:pPr>
        <w:rPr>
          <w:lang w:eastAsia="ja-JP" w:bidi="hi-IN"/>
        </w:rPr>
      </w:pPr>
      <w:r>
        <w:rPr>
          <w:lang w:eastAsia="ja-JP" w:bidi="hi-IN"/>
        </w:rPr>
        <w:t xml:space="preserve">The code rate </w:t>
      </w:r>
      <w:r w:rsidR="0052246F">
        <w:rPr>
          <w:lang w:eastAsia="ja-JP" w:bidi="hi-IN"/>
        </w:rPr>
        <w:t xml:space="preserve">of </w:t>
      </w:r>
      <w:r>
        <w:rPr>
          <w:lang w:eastAsia="ja-JP" w:bidi="hi-IN"/>
        </w:rPr>
        <w:t>PSCCH test is: (</w:t>
      </w:r>
      <w:r w:rsidR="00D251E6">
        <w:rPr>
          <w:lang w:eastAsia="ja-JP" w:bidi="hi-IN"/>
        </w:rPr>
        <w:t>26+24)</w:t>
      </w:r>
      <w:proofErr w:type="gramStart"/>
      <w:r w:rsidR="00D251E6">
        <w:rPr>
          <w:lang w:eastAsia="ja-JP" w:bidi="hi-IN"/>
        </w:rPr>
        <w:t>/(</w:t>
      </w:r>
      <w:proofErr w:type="gramEnd"/>
      <w:r w:rsidR="00D251E6">
        <w:rPr>
          <w:rFonts w:eastAsiaTheme="minorEastAsia" w:hint="eastAsia"/>
          <w:lang w:eastAsia="zh-TW" w:bidi="hi-IN"/>
        </w:rPr>
        <w:t>1</w:t>
      </w:r>
      <w:r w:rsidR="00D251E6">
        <w:rPr>
          <w:rFonts w:eastAsiaTheme="minorEastAsia"/>
          <w:lang w:eastAsia="zh-TW" w:bidi="hi-IN"/>
        </w:rPr>
        <w:t>0*2*18</w:t>
      </w:r>
      <w:r w:rsidR="00D251E6">
        <w:rPr>
          <w:lang w:eastAsia="ja-JP" w:bidi="hi-IN"/>
        </w:rPr>
        <w:t xml:space="preserve">) = </w:t>
      </w:r>
      <w:r w:rsidR="00D33B82">
        <w:rPr>
          <w:lang w:eastAsia="ja-JP" w:bidi="hi-IN"/>
        </w:rPr>
        <w:t>0.14</w:t>
      </w:r>
    </w:p>
    <w:p w14:paraId="6C732367" w14:textId="144012C8" w:rsidR="00D33B82" w:rsidRDefault="00D33B82" w:rsidP="00EE0573">
      <w:pPr>
        <w:rPr>
          <w:lang w:eastAsia="ja-JP" w:bidi="hi-IN"/>
        </w:rPr>
      </w:pPr>
      <w:r>
        <w:rPr>
          <w:lang w:eastAsia="ja-JP" w:bidi="hi-IN"/>
        </w:rPr>
        <w:t xml:space="preserve">The code rate </w:t>
      </w:r>
      <w:r w:rsidR="0052246F">
        <w:rPr>
          <w:lang w:eastAsia="ja-JP" w:bidi="hi-IN"/>
        </w:rPr>
        <w:t xml:space="preserve">of PSBCH test is </w:t>
      </w:r>
      <w:r w:rsidR="00476D70">
        <w:rPr>
          <w:lang w:eastAsia="ja-JP" w:bidi="hi-IN"/>
        </w:rPr>
        <w:t>(32+24)</w:t>
      </w:r>
      <w:proofErr w:type="gramStart"/>
      <w:r w:rsidR="00476D70">
        <w:rPr>
          <w:lang w:eastAsia="ja-JP" w:bidi="hi-IN"/>
        </w:rPr>
        <w:t>/(</w:t>
      </w:r>
      <w:proofErr w:type="gramEnd"/>
      <w:r w:rsidR="00476D70">
        <w:rPr>
          <w:lang w:eastAsia="ja-JP" w:bidi="hi-IN"/>
        </w:rPr>
        <w:t>11*8*18) = 0.035</w:t>
      </w:r>
    </w:p>
    <w:p w14:paraId="791D2E1D" w14:textId="681FCC9A" w:rsidR="00476D70" w:rsidRDefault="004579B4" w:rsidP="00EE0573">
      <w:pPr>
        <w:rPr>
          <w:lang w:eastAsia="ja-JP" w:bidi="hi-IN"/>
        </w:rPr>
      </w:pPr>
      <w:r>
        <w:rPr>
          <w:lang w:eastAsia="ja-JP" w:bidi="hi-IN"/>
        </w:rPr>
        <w:t xml:space="preserve">Since both code rates are low, we can ignore the different coding scheme </w:t>
      </w:r>
      <w:r w:rsidR="007E596E">
        <w:rPr>
          <w:lang w:eastAsia="ja-JP" w:bidi="hi-IN"/>
        </w:rPr>
        <w:t>and length. Based on code rate comparison, under the same channel condition, we expect PS</w:t>
      </w:r>
      <w:r w:rsidR="004C3415">
        <w:rPr>
          <w:lang w:eastAsia="ja-JP" w:bidi="hi-IN"/>
        </w:rPr>
        <w:t>BCH is roughly 6dB better than PS</w:t>
      </w:r>
      <w:r w:rsidR="00B54C84">
        <w:rPr>
          <w:lang w:eastAsia="ja-JP" w:bidi="hi-IN"/>
        </w:rPr>
        <w:t xml:space="preserve">CCH. Our simulation results show that PSCCH in TDL_A30 with 260km/h speed can achieve 1% BLER at 2.84dB. </w:t>
      </w:r>
      <w:r w:rsidR="00D527F8">
        <w:rPr>
          <w:lang w:eastAsia="ja-JP" w:bidi="hi-IN"/>
        </w:rPr>
        <w:t>Here are our PSBCH simulation results:</w:t>
      </w:r>
    </w:p>
    <w:p w14:paraId="5C3B3BB4" w14:textId="028C4469" w:rsidR="00D527F8" w:rsidRDefault="0021290C" w:rsidP="00EE0573">
      <w:pPr>
        <w:rPr>
          <w:lang w:eastAsia="ja-JP" w:bidi="hi-IN"/>
        </w:rPr>
      </w:pPr>
      <w:r>
        <w:rPr>
          <w:lang w:eastAsia="ja-JP" w:bidi="hi-IN"/>
        </w:rPr>
        <w:pict w14:anchorId="4F06B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5pt;height:206.35pt">
            <v:imagedata r:id="rId12" o:title=""/>
          </v:shape>
        </w:pict>
      </w:r>
    </w:p>
    <w:p w14:paraId="5A291801" w14:textId="3DA59295" w:rsidR="00D527F8" w:rsidRDefault="00D527F8" w:rsidP="00EE0573">
      <w:pPr>
        <w:rPr>
          <w:lang w:eastAsia="ja-JP" w:bidi="hi-IN"/>
        </w:rPr>
      </w:pPr>
      <w:r>
        <w:rPr>
          <w:lang w:eastAsia="ja-JP" w:bidi="hi-IN"/>
        </w:rPr>
        <w:t xml:space="preserve">Under the same channel condition, </w:t>
      </w:r>
      <w:r w:rsidR="00B83F76">
        <w:rPr>
          <w:lang w:eastAsia="ja-JP" w:bidi="hi-IN"/>
        </w:rPr>
        <w:t>PSBCH achieve 1% BLER at -4dB</w:t>
      </w:r>
      <w:r w:rsidR="00DF6EB7">
        <w:rPr>
          <w:lang w:eastAsia="ja-JP" w:bidi="hi-IN"/>
        </w:rPr>
        <w:t xml:space="preserve">, which is 6.84dB lower than PSCCH 1% BLER. The difference aligns to code rate difference. </w:t>
      </w:r>
    </w:p>
    <w:p w14:paraId="13F520F8" w14:textId="5711CA48" w:rsidR="00543A32" w:rsidRDefault="00543A32" w:rsidP="00EE0573">
      <w:pPr>
        <w:rPr>
          <w:lang w:eastAsia="ja-JP" w:bidi="hi-IN"/>
        </w:rPr>
      </w:pPr>
      <w:r>
        <w:rPr>
          <w:lang w:eastAsia="ja-JP" w:bidi="hi-IN"/>
        </w:rPr>
        <w:t>Note that both PSBCH and PSCCH have DMRS on every symbol</w:t>
      </w:r>
      <w:r w:rsidR="008F39A8">
        <w:rPr>
          <w:lang w:eastAsia="ja-JP" w:bidi="hi-IN"/>
        </w:rPr>
        <w:t xml:space="preserve">. Therefore, Doppler spread doesn’t degrade the performance. Since the code rate is low, diversity on time domain improves the performance, and high Doppler </w:t>
      </w:r>
      <w:r w:rsidR="00F712B8">
        <w:rPr>
          <w:lang w:eastAsia="ja-JP" w:bidi="hi-IN"/>
        </w:rPr>
        <w:t xml:space="preserve">can introduce higher diversity on time domain. Therefore, as we shown in the PSBCH results, </w:t>
      </w:r>
      <w:r w:rsidR="003D70D1">
        <w:rPr>
          <w:lang w:eastAsia="ja-JP" w:bidi="hi-IN"/>
        </w:rPr>
        <w:t>260km/h speed has better performance than 30km/h speed.</w:t>
      </w:r>
    </w:p>
    <w:p w14:paraId="608A0F96" w14:textId="62E6B4D5" w:rsidR="00093748" w:rsidRPr="00D50F78" w:rsidRDefault="00093748" w:rsidP="00EE0573">
      <w:p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>Proposal: Use the following guidelines to align PSBCH alignment results:</w:t>
      </w:r>
    </w:p>
    <w:p w14:paraId="47B427F2" w14:textId="15AF33E4" w:rsidR="00093748" w:rsidRPr="00D50F78" w:rsidRDefault="003C22CA" w:rsidP="00093748">
      <w:pPr>
        <w:numPr>
          <w:ilvl w:val="0"/>
          <w:numId w:val="20"/>
        </w:num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lastRenderedPageBreak/>
        <w:t xml:space="preserve">Under the same propagation condition, code rate difference contributes to most of the </w:t>
      </w:r>
      <w:r w:rsidR="00CA0A63" w:rsidRPr="00D50F78">
        <w:rPr>
          <w:b/>
          <w:bCs/>
          <w:lang w:eastAsia="ja-JP" w:bidi="hi-IN"/>
        </w:rPr>
        <w:t>performance difference between PSCCH and PSBCH.</w:t>
      </w:r>
    </w:p>
    <w:p w14:paraId="7D667FD3" w14:textId="0D862C00" w:rsidR="00CA0A63" w:rsidRDefault="00CA0A63" w:rsidP="00093748">
      <w:pPr>
        <w:numPr>
          <w:ilvl w:val="0"/>
          <w:numId w:val="20"/>
        </w:num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 xml:space="preserve">Higher speed (Doppler spread) yields better performance </w:t>
      </w:r>
      <w:r w:rsidR="00D50F78" w:rsidRPr="00D50F78">
        <w:rPr>
          <w:b/>
          <w:bCs/>
          <w:lang w:eastAsia="ja-JP" w:bidi="hi-IN"/>
        </w:rPr>
        <w:t>for PSBCH.</w:t>
      </w:r>
    </w:p>
    <w:p w14:paraId="6F52B70A" w14:textId="2A4D839D" w:rsidR="00574F97" w:rsidRPr="00D50F78" w:rsidRDefault="00574F97" w:rsidP="00574F97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If </w:t>
      </w:r>
      <w:r w:rsidR="00347CF2">
        <w:rPr>
          <w:b/>
          <w:bCs/>
          <w:lang w:eastAsia="ja-JP" w:bidi="hi-IN"/>
        </w:rPr>
        <w:t xml:space="preserve">the average alignment result has large deviation </w:t>
      </w:r>
      <w:r w:rsidR="0075731E">
        <w:rPr>
          <w:b/>
          <w:bCs/>
          <w:lang w:eastAsia="ja-JP" w:bidi="hi-IN"/>
        </w:rPr>
        <w:t>to the suggested value from the above guidelines, larger margin should be added to the final SNR requirement.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55B7C0DB" w14:textId="77777777" w:rsidR="00D50F78" w:rsidRPr="00D50F78" w:rsidRDefault="00D50F78" w:rsidP="00D50F78">
      <w:p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>Proposal: Use the following guidelines to align PSBCH alignment results:</w:t>
      </w:r>
    </w:p>
    <w:p w14:paraId="056E8687" w14:textId="77777777" w:rsidR="00D50F78" w:rsidRPr="00D50F78" w:rsidRDefault="00D50F78" w:rsidP="00D50F78">
      <w:pPr>
        <w:numPr>
          <w:ilvl w:val="0"/>
          <w:numId w:val="21"/>
        </w:num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>Under the same propagation condition, code rate difference contributes to most of the performance difference between PSCCH and PSBCH.</w:t>
      </w:r>
    </w:p>
    <w:p w14:paraId="7C2B8AE8" w14:textId="4779D0B9" w:rsidR="00D50F78" w:rsidRDefault="00D50F78" w:rsidP="00D50F78">
      <w:pPr>
        <w:numPr>
          <w:ilvl w:val="0"/>
          <w:numId w:val="21"/>
        </w:num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>Higher speed (Doppler spread) yields better performance for PSBCH.</w:t>
      </w:r>
    </w:p>
    <w:p w14:paraId="3E36997C" w14:textId="77777777" w:rsidR="0075731E" w:rsidRPr="00D50F78" w:rsidRDefault="0075731E" w:rsidP="0075731E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If the average alignment result has large deviation to the suggested value from the above guidelines, larger margin should be added to the final SNR requirement.</w:t>
      </w:r>
    </w:p>
    <w:p w14:paraId="27493302" w14:textId="77777777" w:rsidR="0075731E" w:rsidRPr="00D50F78" w:rsidRDefault="0075731E" w:rsidP="0075731E">
      <w:pPr>
        <w:rPr>
          <w:b/>
          <w:bCs/>
          <w:lang w:eastAsia="ja-JP" w:bidi="hi-IN"/>
        </w:rPr>
      </w:pPr>
    </w:p>
    <w:p w14:paraId="547B066B" w14:textId="19D8B241" w:rsidR="0030395E" w:rsidRPr="006416DD" w:rsidRDefault="0030395E" w:rsidP="00E41DB4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</w:p>
    <w:sectPr w:rsidR="0030395E" w:rsidRPr="006416DD" w:rsidSect="002F31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10F51" w14:textId="77777777" w:rsidR="00A86156" w:rsidRDefault="00A86156">
      <w:r>
        <w:separator/>
      </w:r>
    </w:p>
  </w:endnote>
  <w:endnote w:type="continuationSeparator" w:id="0">
    <w:p w14:paraId="510D9671" w14:textId="77777777" w:rsidR="00A86156" w:rsidRDefault="00A86156">
      <w:r>
        <w:continuationSeparator/>
      </w:r>
    </w:p>
  </w:endnote>
  <w:endnote w:type="continuationNotice" w:id="1">
    <w:p w14:paraId="74DD38B9" w14:textId="77777777" w:rsidR="00A86156" w:rsidRDefault="00A8615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FCBA9" w14:textId="77777777" w:rsidR="00D4228C" w:rsidRDefault="00D4228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4228C" w:rsidRDefault="00D4228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1FBEE" w14:textId="77777777" w:rsidR="00D4228C" w:rsidRPr="00DB1239" w:rsidRDefault="00D4228C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4A1E" w14:textId="77777777" w:rsidR="00D4228C" w:rsidRDefault="00D42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DD672" w14:textId="77777777" w:rsidR="00A86156" w:rsidRDefault="00A86156">
      <w:r>
        <w:separator/>
      </w:r>
    </w:p>
  </w:footnote>
  <w:footnote w:type="continuationSeparator" w:id="0">
    <w:p w14:paraId="5A27F554" w14:textId="77777777" w:rsidR="00A86156" w:rsidRDefault="00A86156">
      <w:r>
        <w:continuationSeparator/>
      </w:r>
    </w:p>
  </w:footnote>
  <w:footnote w:type="continuationNotice" w:id="1">
    <w:p w14:paraId="5209D5C2" w14:textId="77777777" w:rsidR="00A86156" w:rsidRDefault="00A8615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0583A" w14:textId="77777777" w:rsidR="00D4228C" w:rsidRDefault="00D42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FFA75" w14:textId="77777777" w:rsidR="00D4228C" w:rsidRDefault="00D42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747A2" w14:textId="77777777" w:rsidR="00D4228C" w:rsidRDefault="00D422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63D30"/>
    <w:multiLevelType w:val="hybridMultilevel"/>
    <w:tmpl w:val="456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2FA8"/>
    <w:multiLevelType w:val="hybridMultilevel"/>
    <w:tmpl w:val="31F633FE"/>
    <w:lvl w:ilvl="0" w:tplc="3B9071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423"/>
    <w:multiLevelType w:val="hybridMultilevel"/>
    <w:tmpl w:val="1124F8C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F1CFE"/>
    <w:multiLevelType w:val="hybridMultilevel"/>
    <w:tmpl w:val="E9E0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E6C64"/>
    <w:multiLevelType w:val="hybridMultilevel"/>
    <w:tmpl w:val="31F633FE"/>
    <w:lvl w:ilvl="0" w:tplc="3B9071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851CF"/>
    <w:multiLevelType w:val="hybridMultilevel"/>
    <w:tmpl w:val="10167204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BE13EA"/>
    <w:multiLevelType w:val="hybridMultilevel"/>
    <w:tmpl w:val="24AC41E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224A8"/>
    <w:multiLevelType w:val="hybridMultilevel"/>
    <w:tmpl w:val="5832C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1"/>
  </w:num>
  <w:num w:numId="5">
    <w:abstractNumId w:val="7"/>
  </w:num>
  <w:num w:numId="6">
    <w:abstractNumId w:val="13"/>
  </w:num>
  <w:num w:numId="7">
    <w:abstractNumId w:val="16"/>
  </w:num>
  <w:num w:numId="8">
    <w:abstractNumId w:val="15"/>
  </w:num>
  <w:num w:numId="9">
    <w:abstractNumId w:val="16"/>
  </w:num>
  <w:num w:numId="10">
    <w:abstractNumId w:val="12"/>
  </w:num>
  <w:num w:numId="11">
    <w:abstractNumId w:val="14"/>
  </w:num>
  <w:num w:numId="12">
    <w:abstractNumId w:val="3"/>
  </w:num>
  <w:num w:numId="13">
    <w:abstractNumId w:val="8"/>
  </w:num>
  <w:num w:numId="14">
    <w:abstractNumId w:val="6"/>
  </w:num>
  <w:num w:numId="15">
    <w:abstractNumId w:val="20"/>
  </w:num>
  <w:num w:numId="16">
    <w:abstractNumId w:val="2"/>
  </w:num>
  <w:num w:numId="17">
    <w:abstractNumId w:val="19"/>
  </w:num>
  <w:num w:numId="18">
    <w:abstractNumId w:val="5"/>
  </w:num>
  <w:num w:numId="19">
    <w:abstractNumId w:val="18"/>
  </w:num>
  <w:num w:numId="20">
    <w:abstractNumId w:val="17"/>
  </w:num>
  <w:num w:numId="2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NTU2tjQ1MzMztDRS0lEKTi0uzszPAykwqQUAjmP4/iwAAAA="/>
  </w:docVars>
  <w:rsids>
    <w:rsidRoot w:val="008810FA"/>
    <w:rsid w:val="000000A2"/>
    <w:rsid w:val="000004CA"/>
    <w:rsid w:val="00000515"/>
    <w:rsid w:val="00000ECA"/>
    <w:rsid w:val="00000F2A"/>
    <w:rsid w:val="0000131A"/>
    <w:rsid w:val="00001499"/>
    <w:rsid w:val="00001806"/>
    <w:rsid w:val="00001FC3"/>
    <w:rsid w:val="00002375"/>
    <w:rsid w:val="00002459"/>
    <w:rsid w:val="00003131"/>
    <w:rsid w:val="000031AB"/>
    <w:rsid w:val="00003772"/>
    <w:rsid w:val="000037FB"/>
    <w:rsid w:val="0000385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376"/>
    <w:rsid w:val="00015BCB"/>
    <w:rsid w:val="00015FB7"/>
    <w:rsid w:val="00016013"/>
    <w:rsid w:val="000162B2"/>
    <w:rsid w:val="000168C5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175"/>
    <w:rsid w:val="0002387B"/>
    <w:rsid w:val="00023985"/>
    <w:rsid w:val="00023C29"/>
    <w:rsid w:val="00023DD2"/>
    <w:rsid w:val="0002400D"/>
    <w:rsid w:val="00024196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3A7"/>
    <w:rsid w:val="0003540B"/>
    <w:rsid w:val="000356D3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D3E"/>
    <w:rsid w:val="00040279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0CA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ACC"/>
    <w:rsid w:val="00050D96"/>
    <w:rsid w:val="00051135"/>
    <w:rsid w:val="00051586"/>
    <w:rsid w:val="000516F0"/>
    <w:rsid w:val="0005171D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4F9C"/>
    <w:rsid w:val="0005504C"/>
    <w:rsid w:val="00055871"/>
    <w:rsid w:val="00055873"/>
    <w:rsid w:val="00055B8E"/>
    <w:rsid w:val="0005602E"/>
    <w:rsid w:val="00056052"/>
    <w:rsid w:val="00056057"/>
    <w:rsid w:val="00056318"/>
    <w:rsid w:val="00056CD6"/>
    <w:rsid w:val="000572A7"/>
    <w:rsid w:val="000572FF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D16"/>
    <w:rsid w:val="00060FDB"/>
    <w:rsid w:val="0006123B"/>
    <w:rsid w:val="000612C5"/>
    <w:rsid w:val="00061C96"/>
    <w:rsid w:val="00061E34"/>
    <w:rsid w:val="00062175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B1C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C46"/>
    <w:rsid w:val="00067FE2"/>
    <w:rsid w:val="00070237"/>
    <w:rsid w:val="00070378"/>
    <w:rsid w:val="0007118F"/>
    <w:rsid w:val="000711AC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77D78"/>
    <w:rsid w:val="00080170"/>
    <w:rsid w:val="000805B2"/>
    <w:rsid w:val="00080786"/>
    <w:rsid w:val="00080D74"/>
    <w:rsid w:val="00082152"/>
    <w:rsid w:val="00082478"/>
    <w:rsid w:val="000826FF"/>
    <w:rsid w:val="0008283E"/>
    <w:rsid w:val="00082A49"/>
    <w:rsid w:val="00082C27"/>
    <w:rsid w:val="00082DA4"/>
    <w:rsid w:val="00082E54"/>
    <w:rsid w:val="00083322"/>
    <w:rsid w:val="000833CA"/>
    <w:rsid w:val="00083788"/>
    <w:rsid w:val="00083BED"/>
    <w:rsid w:val="00084255"/>
    <w:rsid w:val="00084937"/>
    <w:rsid w:val="00085239"/>
    <w:rsid w:val="00085270"/>
    <w:rsid w:val="00085E32"/>
    <w:rsid w:val="000861E4"/>
    <w:rsid w:val="000862BA"/>
    <w:rsid w:val="00086B50"/>
    <w:rsid w:val="00086C4D"/>
    <w:rsid w:val="00086CF2"/>
    <w:rsid w:val="0008731C"/>
    <w:rsid w:val="0008760B"/>
    <w:rsid w:val="00087860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748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7C9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18A"/>
    <w:rsid w:val="000A7955"/>
    <w:rsid w:val="000A7C88"/>
    <w:rsid w:val="000A7E17"/>
    <w:rsid w:val="000B02C2"/>
    <w:rsid w:val="000B041B"/>
    <w:rsid w:val="000B0499"/>
    <w:rsid w:val="000B081C"/>
    <w:rsid w:val="000B10AB"/>
    <w:rsid w:val="000B129A"/>
    <w:rsid w:val="000B17A1"/>
    <w:rsid w:val="000B1CD3"/>
    <w:rsid w:val="000B22B6"/>
    <w:rsid w:val="000B2304"/>
    <w:rsid w:val="000B256B"/>
    <w:rsid w:val="000B32D4"/>
    <w:rsid w:val="000B38DA"/>
    <w:rsid w:val="000B3F37"/>
    <w:rsid w:val="000B4083"/>
    <w:rsid w:val="000B43EC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41B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3F0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4B"/>
    <w:rsid w:val="000F095B"/>
    <w:rsid w:val="000F0F79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3EA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834"/>
    <w:rsid w:val="000F5F71"/>
    <w:rsid w:val="000F61C4"/>
    <w:rsid w:val="000F6231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AF5"/>
    <w:rsid w:val="00117B4F"/>
    <w:rsid w:val="00117B90"/>
    <w:rsid w:val="00117CB8"/>
    <w:rsid w:val="001202E9"/>
    <w:rsid w:val="001203DB"/>
    <w:rsid w:val="0012079F"/>
    <w:rsid w:val="001207F3"/>
    <w:rsid w:val="00120A7B"/>
    <w:rsid w:val="00120C69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0FF"/>
    <w:rsid w:val="0012467D"/>
    <w:rsid w:val="001246EC"/>
    <w:rsid w:val="001249D7"/>
    <w:rsid w:val="00124E10"/>
    <w:rsid w:val="00125078"/>
    <w:rsid w:val="001252FE"/>
    <w:rsid w:val="001255C2"/>
    <w:rsid w:val="001257E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40A"/>
    <w:rsid w:val="001305AC"/>
    <w:rsid w:val="00130714"/>
    <w:rsid w:val="00130953"/>
    <w:rsid w:val="001309B5"/>
    <w:rsid w:val="00130A25"/>
    <w:rsid w:val="00130AF1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4FF4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2B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199"/>
    <w:rsid w:val="00156260"/>
    <w:rsid w:val="0015674F"/>
    <w:rsid w:val="0015722A"/>
    <w:rsid w:val="001576E1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BA8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5D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9022C"/>
    <w:rsid w:val="00190307"/>
    <w:rsid w:val="001907C7"/>
    <w:rsid w:val="00190927"/>
    <w:rsid w:val="00190BD5"/>
    <w:rsid w:val="00191727"/>
    <w:rsid w:val="00191A2B"/>
    <w:rsid w:val="00191E33"/>
    <w:rsid w:val="00191EBF"/>
    <w:rsid w:val="001925E5"/>
    <w:rsid w:val="00192A10"/>
    <w:rsid w:val="00192D98"/>
    <w:rsid w:val="00193747"/>
    <w:rsid w:val="00193987"/>
    <w:rsid w:val="0019546C"/>
    <w:rsid w:val="0019573B"/>
    <w:rsid w:val="0019592C"/>
    <w:rsid w:val="00196085"/>
    <w:rsid w:val="00196300"/>
    <w:rsid w:val="00196A48"/>
    <w:rsid w:val="00196B90"/>
    <w:rsid w:val="00196FF4"/>
    <w:rsid w:val="00197329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72C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A2B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190"/>
    <w:rsid w:val="001B4398"/>
    <w:rsid w:val="001B4AAD"/>
    <w:rsid w:val="001B5176"/>
    <w:rsid w:val="001B519B"/>
    <w:rsid w:val="001B5332"/>
    <w:rsid w:val="001B53B3"/>
    <w:rsid w:val="001B54E9"/>
    <w:rsid w:val="001B5597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802"/>
    <w:rsid w:val="001C7AB6"/>
    <w:rsid w:val="001C7BC3"/>
    <w:rsid w:val="001C7F47"/>
    <w:rsid w:val="001D006C"/>
    <w:rsid w:val="001D017C"/>
    <w:rsid w:val="001D0447"/>
    <w:rsid w:val="001D0578"/>
    <w:rsid w:val="001D0593"/>
    <w:rsid w:val="001D0901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083"/>
    <w:rsid w:val="001D329E"/>
    <w:rsid w:val="001D3A25"/>
    <w:rsid w:val="001D3C6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436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2E31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92C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90C"/>
    <w:rsid w:val="00212D30"/>
    <w:rsid w:val="002130BD"/>
    <w:rsid w:val="00213706"/>
    <w:rsid w:val="00213851"/>
    <w:rsid w:val="00213D98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CB"/>
    <w:rsid w:val="00216E47"/>
    <w:rsid w:val="00217135"/>
    <w:rsid w:val="0021737B"/>
    <w:rsid w:val="00217CE8"/>
    <w:rsid w:val="0022000C"/>
    <w:rsid w:val="002202EC"/>
    <w:rsid w:val="002204ED"/>
    <w:rsid w:val="0022066C"/>
    <w:rsid w:val="00220E92"/>
    <w:rsid w:val="00220F1A"/>
    <w:rsid w:val="002211DD"/>
    <w:rsid w:val="0022135D"/>
    <w:rsid w:val="00221B93"/>
    <w:rsid w:val="002222A4"/>
    <w:rsid w:val="002230C7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662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4F97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B"/>
    <w:rsid w:val="00245D7D"/>
    <w:rsid w:val="00245E39"/>
    <w:rsid w:val="00245FBA"/>
    <w:rsid w:val="00246587"/>
    <w:rsid w:val="00246C52"/>
    <w:rsid w:val="00246C98"/>
    <w:rsid w:val="00246EB6"/>
    <w:rsid w:val="0024703D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833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4A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644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533"/>
    <w:rsid w:val="00276BEE"/>
    <w:rsid w:val="00276E7D"/>
    <w:rsid w:val="00276EFA"/>
    <w:rsid w:val="00277E66"/>
    <w:rsid w:val="002801E2"/>
    <w:rsid w:val="0028024B"/>
    <w:rsid w:val="0028052D"/>
    <w:rsid w:val="002805E2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DC5"/>
    <w:rsid w:val="00284E7F"/>
    <w:rsid w:val="00284E98"/>
    <w:rsid w:val="002851CC"/>
    <w:rsid w:val="00285415"/>
    <w:rsid w:val="00285520"/>
    <w:rsid w:val="00285894"/>
    <w:rsid w:val="00285E28"/>
    <w:rsid w:val="00286487"/>
    <w:rsid w:val="002865FE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147"/>
    <w:rsid w:val="0029230A"/>
    <w:rsid w:val="0029267A"/>
    <w:rsid w:val="002928BD"/>
    <w:rsid w:val="00293504"/>
    <w:rsid w:val="002935D3"/>
    <w:rsid w:val="00293C79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B10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1FE"/>
    <w:rsid w:val="002A523D"/>
    <w:rsid w:val="002A5488"/>
    <w:rsid w:val="002A5FC1"/>
    <w:rsid w:val="002A60B6"/>
    <w:rsid w:val="002A624D"/>
    <w:rsid w:val="002A66B1"/>
    <w:rsid w:val="002A6751"/>
    <w:rsid w:val="002A6EE6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4E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217"/>
    <w:rsid w:val="002B7DA6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663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DF8"/>
    <w:rsid w:val="002D0E91"/>
    <w:rsid w:val="002D0F42"/>
    <w:rsid w:val="002D1371"/>
    <w:rsid w:val="002D13B7"/>
    <w:rsid w:val="002D15C0"/>
    <w:rsid w:val="002D1A6E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C13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1D2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72B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BA9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95E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1C3D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A28"/>
    <w:rsid w:val="00320B1B"/>
    <w:rsid w:val="00320F24"/>
    <w:rsid w:val="00321073"/>
    <w:rsid w:val="003213E8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850"/>
    <w:rsid w:val="00343C24"/>
    <w:rsid w:val="00343DA5"/>
    <w:rsid w:val="00344700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1FF"/>
    <w:rsid w:val="0034745C"/>
    <w:rsid w:val="00347CF2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4C0"/>
    <w:rsid w:val="00353591"/>
    <w:rsid w:val="003536C6"/>
    <w:rsid w:val="003539B2"/>
    <w:rsid w:val="00353A3F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AA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7349"/>
    <w:rsid w:val="0036776A"/>
    <w:rsid w:val="00367D2F"/>
    <w:rsid w:val="00367DF4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5FE"/>
    <w:rsid w:val="00372A6B"/>
    <w:rsid w:val="00372AE8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EFE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77F1F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6CF"/>
    <w:rsid w:val="003827B3"/>
    <w:rsid w:val="00382903"/>
    <w:rsid w:val="00382CD2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12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9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11E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49A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FE2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5BB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0C9"/>
    <w:rsid w:val="003B6194"/>
    <w:rsid w:val="003B649D"/>
    <w:rsid w:val="003B674F"/>
    <w:rsid w:val="003B6F75"/>
    <w:rsid w:val="003B6FCB"/>
    <w:rsid w:val="003B7020"/>
    <w:rsid w:val="003B7271"/>
    <w:rsid w:val="003B7294"/>
    <w:rsid w:val="003B76FE"/>
    <w:rsid w:val="003B7AA7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1A3"/>
    <w:rsid w:val="003C22CA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34A"/>
    <w:rsid w:val="003D1B34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4E6"/>
    <w:rsid w:val="003D4CA8"/>
    <w:rsid w:val="003D4DD1"/>
    <w:rsid w:val="003D50AE"/>
    <w:rsid w:val="003D5176"/>
    <w:rsid w:val="003D52A2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86A"/>
    <w:rsid w:val="003D70D1"/>
    <w:rsid w:val="003D75D3"/>
    <w:rsid w:val="003D7707"/>
    <w:rsid w:val="003D79E8"/>
    <w:rsid w:val="003E089F"/>
    <w:rsid w:val="003E0ADB"/>
    <w:rsid w:val="003E0CE4"/>
    <w:rsid w:val="003E1304"/>
    <w:rsid w:val="003E16A3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B0F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733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9A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654"/>
    <w:rsid w:val="004010CF"/>
    <w:rsid w:val="004012FA"/>
    <w:rsid w:val="00401612"/>
    <w:rsid w:val="004017C6"/>
    <w:rsid w:val="004024AB"/>
    <w:rsid w:val="0040265B"/>
    <w:rsid w:val="0040282B"/>
    <w:rsid w:val="004029AE"/>
    <w:rsid w:val="00402CD1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8D"/>
    <w:rsid w:val="00405898"/>
    <w:rsid w:val="00405D95"/>
    <w:rsid w:val="00405F90"/>
    <w:rsid w:val="00406108"/>
    <w:rsid w:val="00406412"/>
    <w:rsid w:val="00406F4B"/>
    <w:rsid w:val="00406FBD"/>
    <w:rsid w:val="0040711A"/>
    <w:rsid w:val="00407186"/>
    <w:rsid w:val="004073B0"/>
    <w:rsid w:val="00407455"/>
    <w:rsid w:val="00407612"/>
    <w:rsid w:val="004077BC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79D"/>
    <w:rsid w:val="00412E2A"/>
    <w:rsid w:val="00412EDD"/>
    <w:rsid w:val="00412F8D"/>
    <w:rsid w:val="00413369"/>
    <w:rsid w:val="00413478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031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80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1EB7"/>
    <w:rsid w:val="004525E6"/>
    <w:rsid w:val="0045267C"/>
    <w:rsid w:val="004527C0"/>
    <w:rsid w:val="0045344C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9B4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E9F"/>
    <w:rsid w:val="0046100B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D1C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98E"/>
    <w:rsid w:val="00466CCF"/>
    <w:rsid w:val="004671AF"/>
    <w:rsid w:val="00467838"/>
    <w:rsid w:val="0047041E"/>
    <w:rsid w:val="00470750"/>
    <w:rsid w:val="00470893"/>
    <w:rsid w:val="00470B34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0FE"/>
    <w:rsid w:val="004734A1"/>
    <w:rsid w:val="004738E9"/>
    <w:rsid w:val="00473B8B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70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89F"/>
    <w:rsid w:val="00486CF2"/>
    <w:rsid w:val="00486EC5"/>
    <w:rsid w:val="00487442"/>
    <w:rsid w:val="00487BB8"/>
    <w:rsid w:val="00487CD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3D5F"/>
    <w:rsid w:val="00494C34"/>
    <w:rsid w:val="00494E75"/>
    <w:rsid w:val="00495071"/>
    <w:rsid w:val="00495227"/>
    <w:rsid w:val="00495555"/>
    <w:rsid w:val="00495F44"/>
    <w:rsid w:val="004961DB"/>
    <w:rsid w:val="0049653E"/>
    <w:rsid w:val="004966DF"/>
    <w:rsid w:val="00496BEF"/>
    <w:rsid w:val="004970A1"/>
    <w:rsid w:val="0049773C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0CA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36F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899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D36"/>
    <w:rsid w:val="004B5E6F"/>
    <w:rsid w:val="004B5FFC"/>
    <w:rsid w:val="004B6301"/>
    <w:rsid w:val="004B6518"/>
    <w:rsid w:val="004B6707"/>
    <w:rsid w:val="004B6944"/>
    <w:rsid w:val="004B6A89"/>
    <w:rsid w:val="004B6E56"/>
    <w:rsid w:val="004B6FFB"/>
    <w:rsid w:val="004B70B6"/>
    <w:rsid w:val="004B7181"/>
    <w:rsid w:val="004B795F"/>
    <w:rsid w:val="004B7B54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2371"/>
    <w:rsid w:val="004C246F"/>
    <w:rsid w:val="004C2C4E"/>
    <w:rsid w:val="004C2F01"/>
    <w:rsid w:val="004C2F96"/>
    <w:rsid w:val="004C2FAE"/>
    <w:rsid w:val="004C3415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BF9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AC6"/>
    <w:rsid w:val="004D4BB0"/>
    <w:rsid w:val="004D4BEA"/>
    <w:rsid w:val="004D4C05"/>
    <w:rsid w:val="004D50CC"/>
    <w:rsid w:val="004D5309"/>
    <w:rsid w:val="004D58D1"/>
    <w:rsid w:val="004D5AA1"/>
    <w:rsid w:val="004D5C2E"/>
    <w:rsid w:val="004D5F02"/>
    <w:rsid w:val="004D65AB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5CA9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816"/>
    <w:rsid w:val="00506A8D"/>
    <w:rsid w:val="00506C2E"/>
    <w:rsid w:val="00506E46"/>
    <w:rsid w:val="005074C9"/>
    <w:rsid w:val="00507718"/>
    <w:rsid w:val="00507754"/>
    <w:rsid w:val="00507CAF"/>
    <w:rsid w:val="00507CD2"/>
    <w:rsid w:val="00507DB4"/>
    <w:rsid w:val="00507ED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0DB"/>
    <w:rsid w:val="00516B96"/>
    <w:rsid w:val="005173A4"/>
    <w:rsid w:val="0051770E"/>
    <w:rsid w:val="00517B28"/>
    <w:rsid w:val="0052001B"/>
    <w:rsid w:val="005205C8"/>
    <w:rsid w:val="00521642"/>
    <w:rsid w:val="00521676"/>
    <w:rsid w:val="005216E7"/>
    <w:rsid w:val="00521D65"/>
    <w:rsid w:val="005221A4"/>
    <w:rsid w:val="0052246F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6EB7"/>
    <w:rsid w:val="00527337"/>
    <w:rsid w:val="00527489"/>
    <w:rsid w:val="0053012B"/>
    <w:rsid w:val="00530406"/>
    <w:rsid w:val="0053058D"/>
    <w:rsid w:val="00530AFD"/>
    <w:rsid w:val="00530B83"/>
    <w:rsid w:val="00530F11"/>
    <w:rsid w:val="0053173A"/>
    <w:rsid w:val="00531824"/>
    <w:rsid w:val="00531AF4"/>
    <w:rsid w:val="00531CD2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222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A32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1C9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485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20"/>
    <w:rsid w:val="005567AA"/>
    <w:rsid w:val="005567BF"/>
    <w:rsid w:val="005569D2"/>
    <w:rsid w:val="005570E7"/>
    <w:rsid w:val="0055718D"/>
    <w:rsid w:val="00557464"/>
    <w:rsid w:val="00557488"/>
    <w:rsid w:val="005575DE"/>
    <w:rsid w:val="0055771C"/>
    <w:rsid w:val="00557B4B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676FD"/>
    <w:rsid w:val="00567C00"/>
    <w:rsid w:val="00570125"/>
    <w:rsid w:val="005701C5"/>
    <w:rsid w:val="005703E3"/>
    <w:rsid w:val="0057054C"/>
    <w:rsid w:val="005706C1"/>
    <w:rsid w:val="00570724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A3B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4F97"/>
    <w:rsid w:val="005753DB"/>
    <w:rsid w:val="005755A4"/>
    <w:rsid w:val="005757AC"/>
    <w:rsid w:val="005758BA"/>
    <w:rsid w:val="00575E27"/>
    <w:rsid w:val="00575EC1"/>
    <w:rsid w:val="00576A37"/>
    <w:rsid w:val="00576B4B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B0E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16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2C73"/>
    <w:rsid w:val="00592CEB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2A9"/>
    <w:rsid w:val="00596308"/>
    <w:rsid w:val="005968C4"/>
    <w:rsid w:val="005968F0"/>
    <w:rsid w:val="00596A56"/>
    <w:rsid w:val="005970DB"/>
    <w:rsid w:val="0059715B"/>
    <w:rsid w:val="005973C7"/>
    <w:rsid w:val="005973D2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2AB7"/>
    <w:rsid w:val="005A320D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796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958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4BD"/>
    <w:rsid w:val="005D4764"/>
    <w:rsid w:val="005D5499"/>
    <w:rsid w:val="005D576B"/>
    <w:rsid w:val="005D57B5"/>
    <w:rsid w:val="005D594D"/>
    <w:rsid w:val="005D5BCC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3F81"/>
    <w:rsid w:val="005F40E5"/>
    <w:rsid w:val="005F42EF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0E"/>
    <w:rsid w:val="00601D4D"/>
    <w:rsid w:val="00601FCD"/>
    <w:rsid w:val="00602354"/>
    <w:rsid w:val="0060243B"/>
    <w:rsid w:val="0060254B"/>
    <w:rsid w:val="0060268D"/>
    <w:rsid w:val="00602C62"/>
    <w:rsid w:val="0060319B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00"/>
    <w:rsid w:val="00604FC3"/>
    <w:rsid w:val="00605207"/>
    <w:rsid w:val="00605399"/>
    <w:rsid w:val="006054C1"/>
    <w:rsid w:val="006054EE"/>
    <w:rsid w:val="0060591D"/>
    <w:rsid w:val="006059EC"/>
    <w:rsid w:val="00605B5D"/>
    <w:rsid w:val="00605CD6"/>
    <w:rsid w:val="00605CF3"/>
    <w:rsid w:val="00606F09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10B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537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17C64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B12"/>
    <w:rsid w:val="00635BC5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37F3E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47F91"/>
    <w:rsid w:val="00650150"/>
    <w:rsid w:val="00650719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D76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0C6"/>
    <w:rsid w:val="0065615A"/>
    <w:rsid w:val="006561FF"/>
    <w:rsid w:val="00656D6F"/>
    <w:rsid w:val="00657005"/>
    <w:rsid w:val="00657628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01"/>
    <w:rsid w:val="0066568F"/>
    <w:rsid w:val="00665882"/>
    <w:rsid w:val="00665CCE"/>
    <w:rsid w:val="006661E1"/>
    <w:rsid w:val="006662D2"/>
    <w:rsid w:val="0066655E"/>
    <w:rsid w:val="00666948"/>
    <w:rsid w:val="00666C94"/>
    <w:rsid w:val="006672FC"/>
    <w:rsid w:val="00667355"/>
    <w:rsid w:val="0066736D"/>
    <w:rsid w:val="00667A27"/>
    <w:rsid w:val="00667B49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382"/>
    <w:rsid w:val="0067662F"/>
    <w:rsid w:val="006767B8"/>
    <w:rsid w:val="00676D77"/>
    <w:rsid w:val="00677370"/>
    <w:rsid w:val="00677725"/>
    <w:rsid w:val="006777A2"/>
    <w:rsid w:val="006777EC"/>
    <w:rsid w:val="00677F20"/>
    <w:rsid w:val="00677FC7"/>
    <w:rsid w:val="00680015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DD1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7C4"/>
    <w:rsid w:val="00686C33"/>
    <w:rsid w:val="0068721F"/>
    <w:rsid w:val="006874DD"/>
    <w:rsid w:val="00687744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9B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93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5C3"/>
    <w:rsid w:val="006B393F"/>
    <w:rsid w:val="006B3E55"/>
    <w:rsid w:val="006B43A5"/>
    <w:rsid w:val="006B43EC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2E7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45C"/>
    <w:rsid w:val="006D19ED"/>
    <w:rsid w:val="006D1A23"/>
    <w:rsid w:val="006D1F1A"/>
    <w:rsid w:val="006D21FF"/>
    <w:rsid w:val="006D2627"/>
    <w:rsid w:val="006D2B11"/>
    <w:rsid w:val="006D2F55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6486"/>
    <w:rsid w:val="006D7598"/>
    <w:rsid w:val="006D7B93"/>
    <w:rsid w:val="006D7D41"/>
    <w:rsid w:val="006D7DAD"/>
    <w:rsid w:val="006E0ADC"/>
    <w:rsid w:val="006E0B16"/>
    <w:rsid w:val="006E0D4B"/>
    <w:rsid w:val="006E0E60"/>
    <w:rsid w:val="006E0ED0"/>
    <w:rsid w:val="006E176F"/>
    <w:rsid w:val="006E17B4"/>
    <w:rsid w:val="006E22CC"/>
    <w:rsid w:val="006E279E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6F8"/>
    <w:rsid w:val="006E6A05"/>
    <w:rsid w:val="006E6C9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71B"/>
    <w:rsid w:val="006F4A19"/>
    <w:rsid w:val="006F543B"/>
    <w:rsid w:val="006F557B"/>
    <w:rsid w:val="006F5B41"/>
    <w:rsid w:val="006F64FA"/>
    <w:rsid w:val="006F6689"/>
    <w:rsid w:val="006F6740"/>
    <w:rsid w:val="006F6EBD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1CB6"/>
    <w:rsid w:val="00702A89"/>
    <w:rsid w:val="00702BFC"/>
    <w:rsid w:val="007034BC"/>
    <w:rsid w:val="007035F6"/>
    <w:rsid w:val="007036E5"/>
    <w:rsid w:val="00703D58"/>
    <w:rsid w:val="007044C2"/>
    <w:rsid w:val="007047A7"/>
    <w:rsid w:val="00704A33"/>
    <w:rsid w:val="00704B69"/>
    <w:rsid w:val="00704DEB"/>
    <w:rsid w:val="00705584"/>
    <w:rsid w:val="00705929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36"/>
    <w:rsid w:val="00717267"/>
    <w:rsid w:val="007178EE"/>
    <w:rsid w:val="00717B0A"/>
    <w:rsid w:val="00720001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A9F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AE9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3DA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F01"/>
    <w:rsid w:val="0075412E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6E9F"/>
    <w:rsid w:val="007570A3"/>
    <w:rsid w:val="007572E9"/>
    <w:rsid w:val="0075731E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BA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063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03D"/>
    <w:rsid w:val="007842FE"/>
    <w:rsid w:val="00784442"/>
    <w:rsid w:val="00784702"/>
    <w:rsid w:val="00784C31"/>
    <w:rsid w:val="00784EA1"/>
    <w:rsid w:val="00784FC7"/>
    <w:rsid w:val="00785AFF"/>
    <w:rsid w:val="007861D1"/>
    <w:rsid w:val="00786272"/>
    <w:rsid w:val="007864B2"/>
    <w:rsid w:val="00786605"/>
    <w:rsid w:val="00786613"/>
    <w:rsid w:val="00786620"/>
    <w:rsid w:val="007868B7"/>
    <w:rsid w:val="00786BC0"/>
    <w:rsid w:val="00787171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2F8A"/>
    <w:rsid w:val="007939C7"/>
    <w:rsid w:val="00793D62"/>
    <w:rsid w:val="00793F66"/>
    <w:rsid w:val="00793F70"/>
    <w:rsid w:val="00793FE8"/>
    <w:rsid w:val="0079400D"/>
    <w:rsid w:val="007947FB"/>
    <w:rsid w:val="00794842"/>
    <w:rsid w:val="0079485D"/>
    <w:rsid w:val="00794E42"/>
    <w:rsid w:val="007954AC"/>
    <w:rsid w:val="00795FE4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A8B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80B"/>
    <w:rsid w:val="007A6909"/>
    <w:rsid w:val="007A6D88"/>
    <w:rsid w:val="007A7283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1D"/>
    <w:rsid w:val="007B4543"/>
    <w:rsid w:val="007B4937"/>
    <w:rsid w:val="007B51B7"/>
    <w:rsid w:val="007B53E5"/>
    <w:rsid w:val="007B5A66"/>
    <w:rsid w:val="007B630D"/>
    <w:rsid w:val="007B64F4"/>
    <w:rsid w:val="007B697A"/>
    <w:rsid w:val="007B697F"/>
    <w:rsid w:val="007B6B11"/>
    <w:rsid w:val="007B73B2"/>
    <w:rsid w:val="007B741A"/>
    <w:rsid w:val="007B74C5"/>
    <w:rsid w:val="007B7A2C"/>
    <w:rsid w:val="007C0880"/>
    <w:rsid w:val="007C0BD2"/>
    <w:rsid w:val="007C0CF6"/>
    <w:rsid w:val="007C0F3A"/>
    <w:rsid w:val="007C1065"/>
    <w:rsid w:val="007C1537"/>
    <w:rsid w:val="007C16E8"/>
    <w:rsid w:val="007C1839"/>
    <w:rsid w:val="007C1B94"/>
    <w:rsid w:val="007C2A39"/>
    <w:rsid w:val="007C2DBF"/>
    <w:rsid w:val="007C3D88"/>
    <w:rsid w:val="007C3F14"/>
    <w:rsid w:val="007C4207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2D72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8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96E"/>
    <w:rsid w:val="007E5A14"/>
    <w:rsid w:val="007E5FFD"/>
    <w:rsid w:val="007E6735"/>
    <w:rsid w:val="007E67F4"/>
    <w:rsid w:val="007E6936"/>
    <w:rsid w:val="007E6EF1"/>
    <w:rsid w:val="007E7B2B"/>
    <w:rsid w:val="007E7CBA"/>
    <w:rsid w:val="007E7CE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32F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6979"/>
    <w:rsid w:val="0080699F"/>
    <w:rsid w:val="00806ACA"/>
    <w:rsid w:val="00806D29"/>
    <w:rsid w:val="00807582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D9B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6C3"/>
    <w:rsid w:val="00814834"/>
    <w:rsid w:val="00814A14"/>
    <w:rsid w:val="00814B38"/>
    <w:rsid w:val="00814B65"/>
    <w:rsid w:val="00814C34"/>
    <w:rsid w:val="00814D2B"/>
    <w:rsid w:val="00814EAD"/>
    <w:rsid w:val="008154B6"/>
    <w:rsid w:val="008155E8"/>
    <w:rsid w:val="00815706"/>
    <w:rsid w:val="00815E33"/>
    <w:rsid w:val="00815E46"/>
    <w:rsid w:val="00815F85"/>
    <w:rsid w:val="008164E0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72C"/>
    <w:rsid w:val="00821992"/>
    <w:rsid w:val="00821D8A"/>
    <w:rsid w:val="0082266A"/>
    <w:rsid w:val="008226C2"/>
    <w:rsid w:val="0082311A"/>
    <w:rsid w:val="00823335"/>
    <w:rsid w:val="00823571"/>
    <w:rsid w:val="008237B2"/>
    <w:rsid w:val="00823F61"/>
    <w:rsid w:val="0082449E"/>
    <w:rsid w:val="008249FF"/>
    <w:rsid w:val="008251EC"/>
    <w:rsid w:val="0082540D"/>
    <w:rsid w:val="0082549F"/>
    <w:rsid w:val="00825DD4"/>
    <w:rsid w:val="00825E3A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C35"/>
    <w:rsid w:val="00827F55"/>
    <w:rsid w:val="0083018A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43F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978"/>
    <w:rsid w:val="00846EED"/>
    <w:rsid w:val="00847721"/>
    <w:rsid w:val="00847991"/>
    <w:rsid w:val="00847BA6"/>
    <w:rsid w:val="00847C4E"/>
    <w:rsid w:val="00847F04"/>
    <w:rsid w:val="0085130C"/>
    <w:rsid w:val="00851B22"/>
    <w:rsid w:val="00851CDA"/>
    <w:rsid w:val="008521C5"/>
    <w:rsid w:val="00852338"/>
    <w:rsid w:val="0085256D"/>
    <w:rsid w:val="00852F3B"/>
    <w:rsid w:val="00853132"/>
    <w:rsid w:val="008531AF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4D51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3D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8B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2BF9"/>
    <w:rsid w:val="008734E7"/>
    <w:rsid w:val="0087352A"/>
    <w:rsid w:val="00873AA8"/>
    <w:rsid w:val="00873BF0"/>
    <w:rsid w:val="0087462F"/>
    <w:rsid w:val="00874B3C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14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968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8C7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0B3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1AD"/>
    <w:rsid w:val="008B5490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9BA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821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29F"/>
    <w:rsid w:val="008D538D"/>
    <w:rsid w:val="008D5836"/>
    <w:rsid w:val="008D592F"/>
    <w:rsid w:val="008D59D0"/>
    <w:rsid w:val="008D5ED4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918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DC9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2C"/>
    <w:rsid w:val="008E70B2"/>
    <w:rsid w:val="008E7DB3"/>
    <w:rsid w:val="008E7E01"/>
    <w:rsid w:val="008E7E0A"/>
    <w:rsid w:val="008F01AB"/>
    <w:rsid w:val="008F0460"/>
    <w:rsid w:val="008F0791"/>
    <w:rsid w:val="008F0D27"/>
    <w:rsid w:val="008F0EF3"/>
    <w:rsid w:val="008F1C32"/>
    <w:rsid w:val="008F1CF8"/>
    <w:rsid w:val="008F2201"/>
    <w:rsid w:val="008F2595"/>
    <w:rsid w:val="008F2B4B"/>
    <w:rsid w:val="008F325D"/>
    <w:rsid w:val="008F357B"/>
    <w:rsid w:val="008F3937"/>
    <w:rsid w:val="008F39A8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E58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3AB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A42"/>
    <w:rsid w:val="00941B97"/>
    <w:rsid w:val="009429CC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07B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11D"/>
    <w:rsid w:val="009671ED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BA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BA1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6FE7"/>
    <w:rsid w:val="009874BE"/>
    <w:rsid w:val="009876A0"/>
    <w:rsid w:val="009879B5"/>
    <w:rsid w:val="009879F4"/>
    <w:rsid w:val="00990A3A"/>
    <w:rsid w:val="009912F3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A14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0C8"/>
    <w:rsid w:val="009A0212"/>
    <w:rsid w:val="009A031F"/>
    <w:rsid w:val="009A041C"/>
    <w:rsid w:val="009A12E2"/>
    <w:rsid w:val="009A1825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154"/>
    <w:rsid w:val="009A77E9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035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7EF"/>
    <w:rsid w:val="009C3D88"/>
    <w:rsid w:val="009C40AD"/>
    <w:rsid w:val="009C42C1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744"/>
    <w:rsid w:val="009C7893"/>
    <w:rsid w:val="009C7D59"/>
    <w:rsid w:val="009C7E19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80C"/>
    <w:rsid w:val="009D2C43"/>
    <w:rsid w:val="009D327E"/>
    <w:rsid w:val="009D3340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4FC4"/>
    <w:rsid w:val="009D610C"/>
    <w:rsid w:val="009D62E7"/>
    <w:rsid w:val="009D75A4"/>
    <w:rsid w:val="009D766D"/>
    <w:rsid w:val="009D7BC6"/>
    <w:rsid w:val="009D7DD5"/>
    <w:rsid w:val="009E00D4"/>
    <w:rsid w:val="009E0412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1FBF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004"/>
    <w:rsid w:val="00A00519"/>
    <w:rsid w:val="00A00E09"/>
    <w:rsid w:val="00A01006"/>
    <w:rsid w:val="00A011C6"/>
    <w:rsid w:val="00A020AD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FC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4B0"/>
    <w:rsid w:val="00A16A02"/>
    <w:rsid w:val="00A17345"/>
    <w:rsid w:val="00A1789B"/>
    <w:rsid w:val="00A178A4"/>
    <w:rsid w:val="00A20253"/>
    <w:rsid w:val="00A20305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62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DC7"/>
    <w:rsid w:val="00A33271"/>
    <w:rsid w:val="00A33720"/>
    <w:rsid w:val="00A33C3D"/>
    <w:rsid w:val="00A33C9E"/>
    <w:rsid w:val="00A34A25"/>
    <w:rsid w:val="00A34FD0"/>
    <w:rsid w:val="00A35735"/>
    <w:rsid w:val="00A35A0B"/>
    <w:rsid w:val="00A362CB"/>
    <w:rsid w:val="00A36694"/>
    <w:rsid w:val="00A36D80"/>
    <w:rsid w:val="00A36DC8"/>
    <w:rsid w:val="00A36F1E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214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5B1A"/>
    <w:rsid w:val="00A46FAD"/>
    <w:rsid w:val="00A470ED"/>
    <w:rsid w:val="00A47218"/>
    <w:rsid w:val="00A47391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9B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67EF1"/>
    <w:rsid w:val="00A7001C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13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4EC"/>
    <w:rsid w:val="00A85661"/>
    <w:rsid w:val="00A85FFF"/>
    <w:rsid w:val="00A86156"/>
    <w:rsid w:val="00A8665A"/>
    <w:rsid w:val="00A869B4"/>
    <w:rsid w:val="00A86ACD"/>
    <w:rsid w:val="00A86AE7"/>
    <w:rsid w:val="00A86D23"/>
    <w:rsid w:val="00A86DE9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19"/>
    <w:rsid w:val="00A93E41"/>
    <w:rsid w:val="00A93F3C"/>
    <w:rsid w:val="00A94623"/>
    <w:rsid w:val="00A94A70"/>
    <w:rsid w:val="00A9505F"/>
    <w:rsid w:val="00A9526D"/>
    <w:rsid w:val="00A95A3E"/>
    <w:rsid w:val="00A95C7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D61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C87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67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C34"/>
    <w:rsid w:val="00AC6D0A"/>
    <w:rsid w:val="00AC7469"/>
    <w:rsid w:val="00AC7A2A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8F9"/>
    <w:rsid w:val="00AD514B"/>
    <w:rsid w:val="00AD5542"/>
    <w:rsid w:val="00AD567D"/>
    <w:rsid w:val="00AD581C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A7C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0C6"/>
    <w:rsid w:val="00AE6271"/>
    <w:rsid w:val="00AE62C7"/>
    <w:rsid w:val="00AE63AF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AF6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05E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E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8D6"/>
    <w:rsid w:val="00B12F78"/>
    <w:rsid w:val="00B13282"/>
    <w:rsid w:val="00B137BA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0F8C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3F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27E6F"/>
    <w:rsid w:val="00B305C0"/>
    <w:rsid w:val="00B30992"/>
    <w:rsid w:val="00B30D8A"/>
    <w:rsid w:val="00B30F29"/>
    <w:rsid w:val="00B315A2"/>
    <w:rsid w:val="00B31E5F"/>
    <w:rsid w:val="00B32334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BC9"/>
    <w:rsid w:val="00B35C11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C84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126"/>
    <w:rsid w:val="00B71A5D"/>
    <w:rsid w:val="00B72184"/>
    <w:rsid w:val="00B7273B"/>
    <w:rsid w:val="00B7277E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9ED"/>
    <w:rsid w:val="00B75A33"/>
    <w:rsid w:val="00B7636B"/>
    <w:rsid w:val="00B76727"/>
    <w:rsid w:val="00B76E51"/>
    <w:rsid w:val="00B7704B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F76"/>
    <w:rsid w:val="00B8408E"/>
    <w:rsid w:val="00B84979"/>
    <w:rsid w:val="00B84BE8"/>
    <w:rsid w:val="00B85845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BFD"/>
    <w:rsid w:val="00BA2DED"/>
    <w:rsid w:val="00BA3129"/>
    <w:rsid w:val="00BA380D"/>
    <w:rsid w:val="00BA3974"/>
    <w:rsid w:val="00BA3996"/>
    <w:rsid w:val="00BA3C03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99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26CC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9D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4F3"/>
    <w:rsid w:val="00BC16BF"/>
    <w:rsid w:val="00BC17BC"/>
    <w:rsid w:val="00BC18B2"/>
    <w:rsid w:val="00BC1A03"/>
    <w:rsid w:val="00BC1A99"/>
    <w:rsid w:val="00BC1CDD"/>
    <w:rsid w:val="00BC201A"/>
    <w:rsid w:val="00BC2125"/>
    <w:rsid w:val="00BC229F"/>
    <w:rsid w:val="00BC246E"/>
    <w:rsid w:val="00BC27E0"/>
    <w:rsid w:val="00BC2BC7"/>
    <w:rsid w:val="00BC2F45"/>
    <w:rsid w:val="00BC321B"/>
    <w:rsid w:val="00BC344E"/>
    <w:rsid w:val="00BC38B8"/>
    <w:rsid w:val="00BC3CF8"/>
    <w:rsid w:val="00BC3FE8"/>
    <w:rsid w:val="00BC4416"/>
    <w:rsid w:val="00BC4573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320"/>
    <w:rsid w:val="00BD082C"/>
    <w:rsid w:val="00BD0F10"/>
    <w:rsid w:val="00BD0FC4"/>
    <w:rsid w:val="00BD140B"/>
    <w:rsid w:val="00BD14A5"/>
    <w:rsid w:val="00BD1F2F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970"/>
    <w:rsid w:val="00BD5A26"/>
    <w:rsid w:val="00BD5E71"/>
    <w:rsid w:val="00BD5FA4"/>
    <w:rsid w:val="00BD602B"/>
    <w:rsid w:val="00BD6509"/>
    <w:rsid w:val="00BD689C"/>
    <w:rsid w:val="00BD6A22"/>
    <w:rsid w:val="00BD6A38"/>
    <w:rsid w:val="00BD7629"/>
    <w:rsid w:val="00BD7740"/>
    <w:rsid w:val="00BD782B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4A3"/>
    <w:rsid w:val="00BE475F"/>
    <w:rsid w:val="00BE5171"/>
    <w:rsid w:val="00BE5519"/>
    <w:rsid w:val="00BE57B1"/>
    <w:rsid w:val="00BE5813"/>
    <w:rsid w:val="00BE5AF6"/>
    <w:rsid w:val="00BE63D5"/>
    <w:rsid w:val="00BE65B3"/>
    <w:rsid w:val="00BE7501"/>
    <w:rsid w:val="00BE7B27"/>
    <w:rsid w:val="00BE7BF8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5ACA"/>
    <w:rsid w:val="00BF5E58"/>
    <w:rsid w:val="00BF60E3"/>
    <w:rsid w:val="00BF6682"/>
    <w:rsid w:val="00BF6879"/>
    <w:rsid w:val="00BF6C19"/>
    <w:rsid w:val="00BF6FBF"/>
    <w:rsid w:val="00BF70A1"/>
    <w:rsid w:val="00BF70F8"/>
    <w:rsid w:val="00BF757F"/>
    <w:rsid w:val="00BF7D39"/>
    <w:rsid w:val="00BF7D43"/>
    <w:rsid w:val="00C00F1A"/>
    <w:rsid w:val="00C010F5"/>
    <w:rsid w:val="00C0133D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4E01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5E5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62E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470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11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2BA4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6F07"/>
    <w:rsid w:val="00C470AA"/>
    <w:rsid w:val="00C47202"/>
    <w:rsid w:val="00C474AF"/>
    <w:rsid w:val="00C47AE8"/>
    <w:rsid w:val="00C47D01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294"/>
    <w:rsid w:val="00C5638E"/>
    <w:rsid w:val="00C56918"/>
    <w:rsid w:val="00C569CA"/>
    <w:rsid w:val="00C56A29"/>
    <w:rsid w:val="00C5707E"/>
    <w:rsid w:val="00C5718B"/>
    <w:rsid w:val="00C57C29"/>
    <w:rsid w:val="00C57CC6"/>
    <w:rsid w:val="00C601EB"/>
    <w:rsid w:val="00C60EC1"/>
    <w:rsid w:val="00C6135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771"/>
    <w:rsid w:val="00C64849"/>
    <w:rsid w:val="00C64EDC"/>
    <w:rsid w:val="00C658B2"/>
    <w:rsid w:val="00C659D7"/>
    <w:rsid w:val="00C65D24"/>
    <w:rsid w:val="00C65F58"/>
    <w:rsid w:val="00C66571"/>
    <w:rsid w:val="00C666DB"/>
    <w:rsid w:val="00C667F6"/>
    <w:rsid w:val="00C66B89"/>
    <w:rsid w:val="00C66C34"/>
    <w:rsid w:val="00C67116"/>
    <w:rsid w:val="00C67231"/>
    <w:rsid w:val="00C7040D"/>
    <w:rsid w:val="00C70859"/>
    <w:rsid w:val="00C70B8C"/>
    <w:rsid w:val="00C712FF"/>
    <w:rsid w:val="00C71468"/>
    <w:rsid w:val="00C719A5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6A9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19E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519"/>
    <w:rsid w:val="00C8624E"/>
    <w:rsid w:val="00C86379"/>
    <w:rsid w:val="00C864B6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AEC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B70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FE0"/>
    <w:rsid w:val="00C973E2"/>
    <w:rsid w:val="00C975B2"/>
    <w:rsid w:val="00C97AF1"/>
    <w:rsid w:val="00C97C0B"/>
    <w:rsid w:val="00C97F72"/>
    <w:rsid w:val="00CA025F"/>
    <w:rsid w:val="00CA03B6"/>
    <w:rsid w:val="00CA09AA"/>
    <w:rsid w:val="00CA0A63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20F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598"/>
    <w:rsid w:val="00CB68B3"/>
    <w:rsid w:val="00CB68CD"/>
    <w:rsid w:val="00CB6F9E"/>
    <w:rsid w:val="00CB7108"/>
    <w:rsid w:val="00CB7648"/>
    <w:rsid w:val="00CB77AE"/>
    <w:rsid w:val="00CB7B6B"/>
    <w:rsid w:val="00CB7C8C"/>
    <w:rsid w:val="00CC0006"/>
    <w:rsid w:val="00CC009C"/>
    <w:rsid w:val="00CC00B7"/>
    <w:rsid w:val="00CC034B"/>
    <w:rsid w:val="00CC0AA7"/>
    <w:rsid w:val="00CC0AC7"/>
    <w:rsid w:val="00CC0C70"/>
    <w:rsid w:val="00CC0E56"/>
    <w:rsid w:val="00CC15B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0F8"/>
    <w:rsid w:val="00CC57AE"/>
    <w:rsid w:val="00CC5DD0"/>
    <w:rsid w:val="00CC606C"/>
    <w:rsid w:val="00CC69E8"/>
    <w:rsid w:val="00CC6AB8"/>
    <w:rsid w:val="00CC6B0F"/>
    <w:rsid w:val="00CC6B27"/>
    <w:rsid w:val="00CC6B9F"/>
    <w:rsid w:val="00CC6C99"/>
    <w:rsid w:val="00CC6DCA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2EFD"/>
    <w:rsid w:val="00CD309B"/>
    <w:rsid w:val="00CD3122"/>
    <w:rsid w:val="00CD325D"/>
    <w:rsid w:val="00CD325F"/>
    <w:rsid w:val="00CD32CD"/>
    <w:rsid w:val="00CD3675"/>
    <w:rsid w:val="00CD3B2F"/>
    <w:rsid w:val="00CD3D0C"/>
    <w:rsid w:val="00CD3E10"/>
    <w:rsid w:val="00CD3F09"/>
    <w:rsid w:val="00CD3FAF"/>
    <w:rsid w:val="00CD4547"/>
    <w:rsid w:val="00CD492B"/>
    <w:rsid w:val="00CD5870"/>
    <w:rsid w:val="00CD58A4"/>
    <w:rsid w:val="00CD5C02"/>
    <w:rsid w:val="00CD5E4A"/>
    <w:rsid w:val="00CD60FB"/>
    <w:rsid w:val="00CD61E3"/>
    <w:rsid w:val="00CD6814"/>
    <w:rsid w:val="00CD6E0B"/>
    <w:rsid w:val="00CD6F88"/>
    <w:rsid w:val="00CD787F"/>
    <w:rsid w:val="00CE025E"/>
    <w:rsid w:val="00CE030D"/>
    <w:rsid w:val="00CE03B6"/>
    <w:rsid w:val="00CE05B0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3D17"/>
    <w:rsid w:val="00CE3F56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16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93D"/>
    <w:rsid w:val="00CF4FF0"/>
    <w:rsid w:val="00CF50A9"/>
    <w:rsid w:val="00CF542D"/>
    <w:rsid w:val="00CF6186"/>
    <w:rsid w:val="00CF61A3"/>
    <w:rsid w:val="00CF621F"/>
    <w:rsid w:val="00CF65D6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860"/>
    <w:rsid w:val="00D00B22"/>
    <w:rsid w:val="00D0144A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DB7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9A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900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1E6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B82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1F38"/>
    <w:rsid w:val="00D420DA"/>
    <w:rsid w:val="00D421D9"/>
    <w:rsid w:val="00D4228C"/>
    <w:rsid w:val="00D422E4"/>
    <w:rsid w:val="00D42840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1A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78"/>
    <w:rsid w:val="00D50F95"/>
    <w:rsid w:val="00D5102A"/>
    <w:rsid w:val="00D512F1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7F8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789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58B"/>
    <w:rsid w:val="00D776EF"/>
    <w:rsid w:val="00D778C8"/>
    <w:rsid w:val="00D77B6A"/>
    <w:rsid w:val="00D77C05"/>
    <w:rsid w:val="00D800A1"/>
    <w:rsid w:val="00D801DE"/>
    <w:rsid w:val="00D8036A"/>
    <w:rsid w:val="00D80A78"/>
    <w:rsid w:val="00D80AB8"/>
    <w:rsid w:val="00D80C93"/>
    <w:rsid w:val="00D80CCB"/>
    <w:rsid w:val="00D812D3"/>
    <w:rsid w:val="00D81307"/>
    <w:rsid w:val="00D8150F"/>
    <w:rsid w:val="00D817FD"/>
    <w:rsid w:val="00D81816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9E4"/>
    <w:rsid w:val="00D86B37"/>
    <w:rsid w:val="00D86ED1"/>
    <w:rsid w:val="00D87154"/>
    <w:rsid w:val="00D8757E"/>
    <w:rsid w:val="00D8778A"/>
    <w:rsid w:val="00D87F82"/>
    <w:rsid w:val="00D90BB5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849"/>
    <w:rsid w:val="00D92CBC"/>
    <w:rsid w:val="00D92FD3"/>
    <w:rsid w:val="00D931F2"/>
    <w:rsid w:val="00D936E8"/>
    <w:rsid w:val="00D938A9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824"/>
    <w:rsid w:val="00D96DD2"/>
    <w:rsid w:val="00D9706E"/>
    <w:rsid w:val="00D97DCE"/>
    <w:rsid w:val="00D97E86"/>
    <w:rsid w:val="00DA0D79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0A8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5F90"/>
    <w:rsid w:val="00DA64EB"/>
    <w:rsid w:val="00DA6C50"/>
    <w:rsid w:val="00DA714A"/>
    <w:rsid w:val="00DA71AF"/>
    <w:rsid w:val="00DA727D"/>
    <w:rsid w:val="00DA7A85"/>
    <w:rsid w:val="00DA7BC7"/>
    <w:rsid w:val="00DA7E2A"/>
    <w:rsid w:val="00DA7E4C"/>
    <w:rsid w:val="00DB0487"/>
    <w:rsid w:val="00DB0564"/>
    <w:rsid w:val="00DB081D"/>
    <w:rsid w:val="00DB0D27"/>
    <w:rsid w:val="00DB1239"/>
    <w:rsid w:val="00DB1539"/>
    <w:rsid w:val="00DB1F98"/>
    <w:rsid w:val="00DB2037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215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134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A04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827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FE4"/>
    <w:rsid w:val="00DE516B"/>
    <w:rsid w:val="00DE51F0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8B7"/>
    <w:rsid w:val="00DF1ADA"/>
    <w:rsid w:val="00DF1DBB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5999"/>
    <w:rsid w:val="00DF6014"/>
    <w:rsid w:val="00DF6154"/>
    <w:rsid w:val="00DF6824"/>
    <w:rsid w:val="00DF6B7C"/>
    <w:rsid w:val="00DF6EB7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60CD"/>
    <w:rsid w:val="00E069D6"/>
    <w:rsid w:val="00E06AF4"/>
    <w:rsid w:val="00E072FB"/>
    <w:rsid w:val="00E07686"/>
    <w:rsid w:val="00E07B9B"/>
    <w:rsid w:val="00E07E45"/>
    <w:rsid w:val="00E1007C"/>
    <w:rsid w:val="00E10245"/>
    <w:rsid w:val="00E102BD"/>
    <w:rsid w:val="00E1039D"/>
    <w:rsid w:val="00E103F8"/>
    <w:rsid w:val="00E104DE"/>
    <w:rsid w:val="00E1074E"/>
    <w:rsid w:val="00E109FC"/>
    <w:rsid w:val="00E11664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570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290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42F"/>
    <w:rsid w:val="00E33592"/>
    <w:rsid w:val="00E3370B"/>
    <w:rsid w:val="00E337FB"/>
    <w:rsid w:val="00E33802"/>
    <w:rsid w:val="00E33814"/>
    <w:rsid w:val="00E33815"/>
    <w:rsid w:val="00E339C6"/>
    <w:rsid w:val="00E33B1B"/>
    <w:rsid w:val="00E33BB9"/>
    <w:rsid w:val="00E33E4D"/>
    <w:rsid w:val="00E344C1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735"/>
    <w:rsid w:val="00E51817"/>
    <w:rsid w:val="00E51ABD"/>
    <w:rsid w:val="00E51E23"/>
    <w:rsid w:val="00E52CCE"/>
    <w:rsid w:val="00E52F76"/>
    <w:rsid w:val="00E53069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687"/>
    <w:rsid w:val="00E60774"/>
    <w:rsid w:val="00E608B7"/>
    <w:rsid w:val="00E60AB5"/>
    <w:rsid w:val="00E60D6F"/>
    <w:rsid w:val="00E60F80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2EC"/>
    <w:rsid w:val="00E64763"/>
    <w:rsid w:val="00E64C11"/>
    <w:rsid w:val="00E64CDD"/>
    <w:rsid w:val="00E64E79"/>
    <w:rsid w:val="00E65C18"/>
    <w:rsid w:val="00E65E6B"/>
    <w:rsid w:val="00E6640D"/>
    <w:rsid w:val="00E6680A"/>
    <w:rsid w:val="00E6682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99A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6F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16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35A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5B5C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154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42F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C0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573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9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42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FC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51C"/>
    <w:rsid w:val="00F026AE"/>
    <w:rsid w:val="00F027FF"/>
    <w:rsid w:val="00F0301D"/>
    <w:rsid w:val="00F0324C"/>
    <w:rsid w:val="00F032DF"/>
    <w:rsid w:val="00F03466"/>
    <w:rsid w:val="00F0388F"/>
    <w:rsid w:val="00F03891"/>
    <w:rsid w:val="00F038BD"/>
    <w:rsid w:val="00F03C67"/>
    <w:rsid w:val="00F03D1F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662"/>
    <w:rsid w:val="00F10864"/>
    <w:rsid w:val="00F108F5"/>
    <w:rsid w:val="00F10D5A"/>
    <w:rsid w:val="00F11189"/>
    <w:rsid w:val="00F1162A"/>
    <w:rsid w:val="00F1165E"/>
    <w:rsid w:val="00F1185F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76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BE"/>
    <w:rsid w:val="00F30BE8"/>
    <w:rsid w:val="00F30FF2"/>
    <w:rsid w:val="00F31375"/>
    <w:rsid w:val="00F316ED"/>
    <w:rsid w:val="00F318E7"/>
    <w:rsid w:val="00F31F17"/>
    <w:rsid w:val="00F3236F"/>
    <w:rsid w:val="00F32374"/>
    <w:rsid w:val="00F32382"/>
    <w:rsid w:val="00F32F0E"/>
    <w:rsid w:val="00F32F3E"/>
    <w:rsid w:val="00F3338A"/>
    <w:rsid w:val="00F3372E"/>
    <w:rsid w:val="00F3383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0B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B5A"/>
    <w:rsid w:val="00F44E03"/>
    <w:rsid w:val="00F450F3"/>
    <w:rsid w:val="00F45FA3"/>
    <w:rsid w:val="00F46106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017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BBB"/>
    <w:rsid w:val="00F64F9F"/>
    <w:rsid w:val="00F660B8"/>
    <w:rsid w:val="00F664DA"/>
    <w:rsid w:val="00F669E3"/>
    <w:rsid w:val="00F66AF6"/>
    <w:rsid w:val="00F675DD"/>
    <w:rsid w:val="00F67A85"/>
    <w:rsid w:val="00F70559"/>
    <w:rsid w:val="00F70C09"/>
    <w:rsid w:val="00F70FF9"/>
    <w:rsid w:val="00F71026"/>
    <w:rsid w:val="00F71042"/>
    <w:rsid w:val="00F710A0"/>
    <w:rsid w:val="00F712B8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0D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64"/>
    <w:rsid w:val="00F968CC"/>
    <w:rsid w:val="00F96C7A"/>
    <w:rsid w:val="00F96E7C"/>
    <w:rsid w:val="00F975B5"/>
    <w:rsid w:val="00F97FD4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04D9"/>
    <w:rsid w:val="00FB114F"/>
    <w:rsid w:val="00FB11A4"/>
    <w:rsid w:val="00FB1352"/>
    <w:rsid w:val="00FB15D5"/>
    <w:rsid w:val="00FB1694"/>
    <w:rsid w:val="00FB1710"/>
    <w:rsid w:val="00FB18E8"/>
    <w:rsid w:val="00FB19D8"/>
    <w:rsid w:val="00FB1D71"/>
    <w:rsid w:val="00FB22E5"/>
    <w:rsid w:val="00FB2864"/>
    <w:rsid w:val="00FB2E28"/>
    <w:rsid w:val="00FB2F94"/>
    <w:rsid w:val="00FB381C"/>
    <w:rsid w:val="00FB3A91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30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54B"/>
    <w:rsid w:val="00FC2742"/>
    <w:rsid w:val="00FC27DB"/>
    <w:rsid w:val="00FC2810"/>
    <w:rsid w:val="00FC330F"/>
    <w:rsid w:val="00FC37F0"/>
    <w:rsid w:val="00FC3B1A"/>
    <w:rsid w:val="00FC3BBC"/>
    <w:rsid w:val="00FC3EEB"/>
    <w:rsid w:val="00FC3F24"/>
    <w:rsid w:val="00FC4278"/>
    <w:rsid w:val="00FC42A4"/>
    <w:rsid w:val="00FC43E2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6E2C"/>
    <w:rsid w:val="00FC7308"/>
    <w:rsid w:val="00FC7896"/>
    <w:rsid w:val="00FC7F93"/>
    <w:rsid w:val="00FD091C"/>
    <w:rsid w:val="00FD10D2"/>
    <w:rsid w:val="00FD111E"/>
    <w:rsid w:val="00FD147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7B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4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8BB167-9B2B-475C-A761-497A075EE7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BDA4F3-3E7A-44FD-A6CE-73819AACEA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1374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133</cp:revision>
  <cp:lastPrinted>2016-11-03T01:40:00Z</cp:lastPrinted>
  <dcterms:created xsi:type="dcterms:W3CDTF">2021-01-07T23:54:00Z</dcterms:created>
  <dcterms:modified xsi:type="dcterms:W3CDTF">2021-05-11T19:01:00Z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